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2A4A0" w14:textId="77777777" w:rsidR="00726EE2" w:rsidRDefault="00726EE2" w:rsidP="00726E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45F236BC" w14:textId="77777777" w:rsidR="00726EE2" w:rsidRDefault="00726EE2" w:rsidP="00726E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Aylesford</w:t>
      </w:r>
      <w:proofErr w:type="spellEnd"/>
      <w:r>
        <w:rPr>
          <w:rFonts w:cs="Times New Roman"/>
          <w:szCs w:val="24"/>
        </w:rPr>
        <w:t>, Kent.</w:t>
      </w:r>
    </w:p>
    <w:p w14:paraId="782AB55E" w14:textId="77777777" w:rsidR="00726EE2" w:rsidRDefault="00726EE2" w:rsidP="00726EE2">
      <w:pPr>
        <w:pStyle w:val="NoSpacing"/>
        <w:jc w:val="both"/>
        <w:rPr>
          <w:rFonts w:cs="Times New Roman"/>
          <w:szCs w:val="24"/>
        </w:rPr>
      </w:pPr>
    </w:p>
    <w:p w14:paraId="197CC6A5" w14:textId="77777777" w:rsidR="00726EE2" w:rsidRDefault="00726EE2" w:rsidP="00726EE2">
      <w:pPr>
        <w:pStyle w:val="NoSpacing"/>
        <w:jc w:val="both"/>
        <w:rPr>
          <w:rFonts w:cs="Times New Roman"/>
          <w:szCs w:val="24"/>
        </w:rPr>
      </w:pPr>
    </w:p>
    <w:p w14:paraId="62DD6634" w14:textId="77777777" w:rsidR="00726EE2" w:rsidRDefault="00726EE2" w:rsidP="00726E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He made his Will.</w:t>
      </w:r>
    </w:p>
    <w:p w14:paraId="62A6D6EB" w14:textId="77777777" w:rsidR="00726EE2" w:rsidRDefault="00726EE2" w:rsidP="00726E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358FE324" w14:textId="77777777" w:rsidR="00726EE2" w:rsidRDefault="00726EE2" w:rsidP="00726EE2">
      <w:pPr>
        <w:pStyle w:val="NoSpacing"/>
        <w:rPr>
          <w:rFonts w:cs="Times New Roman"/>
          <w:szCs w:val="24"/>
        </w:rPr>
      </w:pPr>
    </w:p>
    <w:p w14:paraId="6C09B9E3" w14:textId="77777777" w:rsidR="00726EE2" w:rsidRDefault="00726EE2" w:rsidP="00726EE2">
      <w:pPr>
        <w:pStyle w:val="NoSpacing"/>
        <w:rPr>
          <w:rFonts w:cs="Times New Roman"/>
          <w:szCs w:val="24"/>
        </w:rPr>
      </w:pPr>
    </w:p>
    <w:p w14:paraId="4C2D2330" w14:textId="77777777" w:rsidR="00726EE2" w:rsidRDefault="00726EE2" w:rsidP="00726E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November 2022</w:t>
      </w:r>
    </w:p>
    <w:p w14:paraId="571300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CDB7" w14:textId="77777777" w:rsidR="00726EE2" w:rsidRDefault="00726EE2" w:rsidP="009139A6">
      <w:r>
        <w:separator/>
      </w:r>
    </w:p>
  </w:endnote>
  <w:endnote w:type="continuationSeparator" w:id="0">
    <w:p w14:paraId="602CD149" w14:textId="77777777" w:rsidR="00726EE2" w:rsidRDefault="00726E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B6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88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D01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3AC9" w14:textId="77777777" w:rsidR="00726EE2" w:rsidRDefault="00726EE2" w:rsidP="009139A6">
      <w:r>
        <w:separator/>
      </w:r>
    </w:p>
  </w:footnote>
  <w:footnote w:type="continuationSeparator" w:id="0">
    <w:p w14:paraId="411755B3" w14:textId="77777777" w:rsidR="00726EE2" w:rsidRDefault="00726E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E8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A95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25A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EE2"/>
    <w:rsid w:val="000666E0"/>
    <w:rsid w:val="002510B7"/>
    <w:rsid w:val="005C130B"/>
    <w:rsid w:val="00726EE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17308"/>
  <w15:chartTrackingRefBased/>
  <w15:docId w15:val="{77F4FBE9-0ED0-4183-8E73-2B2E542A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6E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2023-03-08T22:28:00Z</dcterms:created>
  <dcterms:modified xsi:type="dcterms:W3CDTF">2023-03-08T22:28:00Z</dcterms:modified>
</cp:coreProperties>
</file>